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7242F" w:rsidR="00D8227E" w:rsidP="00D8227E" w:rsidRDefault="00D8227E" w14:paraId="baa9a79" w14:textId="baa9a79">
      <w:pPr>
        <w:jc w:val="center"/>
        <w15:collapsed w:val="false"/>
        <w:rPr>
          <w:rFonts w:ascii="Arial" w:hAnsi="Arial" w:cs="Arial"/>
          <w:b/>
        </w:rPr>
      </w:pPr>
      <w:bookmarkStart w:name="_GoBack" w:id="0"/>
      <w:bookmarkEnd w:id="0"/>
      <w:r w:rsidRPr="0017242F">
        <w:rPr>
          <w:rFonts w:ascii="Arial" w:hAnsi="Arial" w:cs="Arial"/>
          <w:b/>
        </w:rPr>
        <w:t>Z A P I S N I K</w:t>
      </w:r>
    </w:p>
    <w:p w:rsidRPr="0017242F" w:rsidR="00D8227E" w:rsidP="00D8227E" w:rsidRDefault="00D8227E">
      <w:pPr>
        <w:jc w:val="center"/>
        <w:rPr>
          <w:rFonts w:ascii="Arial" w:hAnsi="Arial" w:cs="Arial"/>
          <w:b/>
        </w:rPr>
      </w:pPr>
      <w:r w:rsidRPr="0017242F">
        <w:rPr>
          <w:rFonts w:ascii="Arial" w:hAnsi="Arial" w:cs="Arial"/>
          <w:b/>
        </w:rPr>
        <w:t xml:space="preserve">od </w:t>
      </w:r>
      <w:r w:rsidR="00253CCD">
        <w:rPr>
          <w:rFonts w:ascii="Arial" w:hAnsi="Arial" w:cs="Arial"/>
          <w:b/>
        </w:rPr>
        <w:t>06. travnja 2022</w:t>
      </w:r>
      <w:r w:rsidRPr="0017242F" w:rsidR="0020485A">
        <w:rPr>
          <w:rFonts w:ascii="Arial" w:hAnsi="Arial" w:cs="Arial"/>
          <w:b/>
        </w:rPr>
        <w:t>.</w:t>
      </w:r>
    </w:p>
    <w:p w:rsidRPr="0017242F" w:rsidR="00D8227E" w:rsidRDefault="00D8227E">
      <w:pPr>
        <w:rPr>
          <w:rFonts w:ascii="Arial" w:hAnsi="Arial" w:cs="Arial"/>
        </w:rPr>
      </w:pPr>
    </w:p>
    <w:p w:rsidRPr="0017242F" w:rsidR="00833ACF" w:rsidP="00892946" w:rsidRDefault="00D8227E">
      <w:pPr>
        <w:jc w:val="both"/>
        <w:rPr>
          <w:rFonts w:ascii="Arial" w:hAnsi="Arial" w:cs="Arial"/>
        </w:rPr>
      </w:pPr>
      <w:r w:rsidRPr="0017242F">
        <w:rPr>
          <w:rFonts w:ascii="Arial" w:hAnsi="Arial" w:cs="Arial"/>
        </w:rPr>
        <w:t>sastavljen kod Trgovačkog suda u</w:t>
      </w:r>
      <w:r w:rsidRPr="0017242F" w:rsidR="008F7CBD">
        <w:rPr>
          <w:rFonts w:ascii="Arial" w:hAnsi="Arial" w:cs="Arial"/>
        </w:rPr>
        <w:t xml:space="preserve"> Osijeku</w:t>
      </w:r>
      <w:r w:rsidRPr="0017242F" w:rsidR="00590A52">
        <w:rPr>
          <w:rFonts w:ascii="Arial" w:hAnsi="Arial" w:cs="Arial"/>
        </w:rPr>
        <w:t>,</w:t>
      </w:r>
      <w:r w:rsidRPr="0017242F" w:rsidR="008F7CBD">
        <w:rPr>
          <w:rFonts w:ascii="Arial" w:hAnsi="Arial" w:cs="Arial"/>
        </w:rPr>
        <w:t xml:space="preserve"> Stalna služba u</w:t>
      </w:r>
      <w:r w:rsidRPr="0017242F">
        <w:rPr>
          <w:rFonts w:ascii="Arial" w:hAnsi="Arial" w:cs="Arial"/>
        </w:rPr>
        <w:t xml:space="preserve"> Slav.</w:t>
      </w:r>
      <w:r w:rsidRPr="0017242F" w:rsidR="00590A52">
        <w:rPr>
          <w:rFonts w:ascii="Arial" w:hAnsi="Arial" w:cs="Arial"/>
        </w:rPr>
        <w:t xml:space="preserve"> </w:t>
      </w:r>
      <w:r w:rsidRPr="0017242F">
        <w:rPr>
          <w:rFonts w:ascii="Arial" w:hAnsi="Arial" w:cs="Arial"/>
        </w:rPr>
        <w:t xml:space="preserve">Brodu, </w:t>
      </w:r>
      <w:r w:rsidRPr="0017242F" w:rsidR="00543023">
        <w:rPr>
          <w:rFonts w:ascii="Arial" w:hAnsi="Arial" w:cs="Arial"/>
        </w:rPr>
        <w:t xml:space="preserve">u </w:t>
      </w:r>
      <w:r w:rsidRPr="0017242F" w:rsidR="00CA281E">
        <w:rPr>
          <w:rFonts w:ascii="Arial" w:hAnsi="Arial" w:cs="Arial"/>
        </w:rPr>
        <w:t xml:space="preserve">predstečajnom </w:t>
      </w:r>
      <w:r w:rsidRPr="0017242F" w:rsidR="00833ACF">
        <w:rPr>
          <w:rFonts w:ascii="Arial" w:hAnsi="Arial" w:cs="Arial"/>
        </w:rPr>
        <w:t xml:space="preserve">postupku </w:t>
      </w:r>
      <w:r w:rsidRPr="0017242F" w:rsidR="000C0471">
        <w:rPr>
          <w:rFonts w:ascii="Arial" w:hAnsi="Arial" w:cs="Arial"/>
        </w:rPr>
        <w:t xml:space="preserve">nad dužnikom </w:t>
      </w:r>
      <w:r w:rsidR="00253CCD">
        <w:rPr>
          <w:rFonts w:ascii="Arial" w:hAnsi="Arial" w:cs="Arial"/>
        </w:rPr>
        <w:t>TM TOURS d.o.o. Bukovlje, S. Radića 71, OIB 30508154645</w:t>
      </w:r>
    </w:p>
    <w:p w:rsidRPr="0017242F" w:rsidR="00CA281E" w:rsidP="00833ACF" w:rsidRDefault="00CA281E">
      <w:pPr>
        <w:jc w:val="both"/>
        <w:rPr>
          <w:rFonts w:ascii="Arial" w:hAnsi="Arial" w:cs="Arial"/>
        </w:rPr>
      </w:pPr>
    </w:p>
    <w:p w:rsidRPr="0017242F" w:rsidR="00D8227E" w:rsidRDefault="00D8227E">
      <w:pPr>
        <w:rPr>
          <w:rFonts w:ascii="Arial" w:hAnsi="Arial" w:cs="Arial"/>
          <w:b/>
        </w:rPr>
      </w:pPr>
      <w:r w:rsidRPr="0017242F">
        <w:rPr>
          <w:rFonts w:ascii="Arial" w:hAnsi="Arial" w:cs="Arial"/>
          <w:b/>
        </w:rPr>
        <w:t>Od suda nazočni:</w:t>
      </w:r>
    </w:p>
    <w:p w:rsidRPr="0017242F" w:rsidR="00D8227E" w:rsidRDefault="00D65CAB">
      <w:pPr>
        <w:rPr>
          <w:rFonts w:ascii="Arial" w:hAnsi="Arial" w:cs="Arial"/>
        </w:rPr>
      </w:pPr>
      <w:r w:rsidRPr="0017242F">
        <w:rPr>
          <w:rFonts w:ascii="Arial" w:hAnsi="Arial" w:cs="Arial"/>
        </w:rPr>
        <w:t>1. Vesna Vukelić, stečajna sutkinja</w:t>
      </w:r>
    </w:p>
    <w:p w:rsidRPr="0017242F" w:rsidR="00417659" w:rsidRDefault="00D8227E">
      <w:pPr>
        <w:rPr>
          <w:rFonts w:ascii="Arial" w:hAnsi="Arial" w:cs="Arial"/>
        </w:rPr>
      </w:pPr>
      <w:r w:rsidRPr="0017242F">
        <w:rPr>
          <w:rFonts w:ascii="Arial" w:hAnsi="Arial" w:cs="Arial"/>
        </w:rPr>
        <w:t xml:space="preserve">2. </w:t>
      </w:r>
      <w:r w:rsidR="0017242F">
        <w:rPr>
          <w:rFonts w:ascii="Arial" w:hAnsi="Arial" w:cs="Arial"/>
        </w:rPr>
        <w:t>Terezija Rakitić</w:t>
      </w:r>
      <w:r w:rsidRPr="0017242F">
        <w:rPr>
          <w:rFonts w:ascii="Arial" w:hAnsi="Arial" w:cs="Arial"/>
        </w:rPr>
        <w:t>, zapisničar</w:t>
      </w:r>
      <w:r w:rsidRPr="0017242F" w:rsidR="00D65CAB">
        <w:rPr>
          <w:rFonts w:ascii="Arial" w:hAnsi="Arial" w:cs="Arial"/>
        </w:rPr>
        <w:t>ka</w:t>
      </w:r>
    </w:p>
    <w:p w:rsidRPr="0017242F" w:rsidR="00FE77C6" w:rsidRDefault="00FE77C6">
      <w:pPr>
        <w:rPr>
          <w:rFonts w:ascii="Arial" w:hAnsi="Arial" w:cs="Arial"/>
        </w:rPr>
      </w:pPr>
    </w:p>
    <w:p w:rsidRPr="0017242F" w:rsidR="00CA281E" w:rsidRDefault="00CA281E">
      <w:pPr>
        <w:rPr>
          <w:rFonts w:ascii="Arial" w:hAnsi="Arial" w:cs="Arial"/>
        </w:rPr>
      </w:pPr>
    </w:p>
    <w:p w:rsidRPr="0017242F" w:rsidR="00FE77C6" w:rsidP="00FE77C6" w:rsidRDefault="00FE77C6">
      <w:pPr>
        <w:jc w:val="center"/>
        <w:rPr>
          <w:rFonts w:ascii="Arial" w:hAnsi="Arial" w:cs="Arial"/>
          <w:b/>
        </w:rPr>
      </w:pPr>
      <w:r w:rsidRPr="0017242F">
        <w:rPr>
          <w:rFonts w:ascii="Arial" w:hAnsi="Arial" w:cs="Arial"/>
          <w:b/>
        </w:rPr>
        <w:t>ROČIŠTE</w:t>
      </w:r>
      <w:r w:rsidRPr="0017242F" w:rsidR="00CA281E">
        <w:rPr>
          <w:rFonts w:ascii="Arial" w:hAnsi="Arial" w:cs="Arial"/>
          <w:b/>
        </w:rPr>
        <w:t xml:space="preserve"> RADI ISPITIVANJA TRAŽBINA</w:t>
      </w:r>
    </w:p>
    <w:p w:rsidRPr="0017242F" w:rsidR="00417659" w:rsidP="00417659" w:rsidRDefault="001F5EE5">
      <w:pPr>
        <w:jc w:val="center"/>
        <w:rPr>
          <w:rFonts w:ascii="Arial" w:hAnsi="Arial" w:cs="Arial"/>
          <w:b/>
        </w:rPr>
      </w:pPr>
      <w:r w:rsidRPr="0017242F">
        <w:rPr>
          <w:rFonts w:ascii="Arial" w:hAnsi="Arial" w:cs="Arial"/>
          <w:b/>
        </w:rPr>
        <w:t xml:space="preserve">Ročište u </w:t>
      </w:r>
      <w:r w:rsidRPr="0017242F" w:rsidR="00617140">
        <w:rPr>
          <w:rFonts w:ascii="Arial" w:hAnsi="Arial" w:cs="Arial"/>
          <w:b/>
        </w:rPr>
        <w:t>10</w:t>
      </w:r>
      <w:r w:rsidRPr="0017242F" w:rsidR="007656E3">
        <w:rPr>
          <w:rFonts w:ascii="Arial" w:hAnsi="Arial" w:cs="Arial"/>
          <w:b/>
        </w:rPr>
        <w:t>,</w:t>
      </w:r>
      <w:r w:rsidRPr="0017242F" w:rsidR="00617140">
        <w:rPr>
          <w:rFonts w:ascii="Arial" w:hAnsi="Arial" w:cs="Arial"/>
          <w:b/>
        </w:rPr>
        <w:t>3</w:t>
      </w:r>
      <w:r w:rsidRPr="0017242F" w:rsidR="007656E3">
        <w:rPr>
          <w:rFonts w:ascii="Arial" w:hAnsi="Arial" w:cs="Arial"/>
          <w:b/>
        </w:rPr>
        <w:t>0</w:t>
      </w:r>
      <w:r w:rsidRPr="0017242F" w:rsidR="00417659">
        <w:rPr>
          <w:rFonts w:ascii="Arial" w:hAnsi="Arial" w:cs="Arial"/>
          <w:b/>
        </w:rPr>
        <w:t xml:space="preserve"> sati</w:t>
      </w:r>
    </w:p>
    <w:p w:rsidRPr="0017242F" w:rsidR="00417659" w:rsidRDefault="00417659">
      <w:pPr>
        <w:rPr>
          <w:rFonts w:ascii="Arial" w:hAnsi="Arial" w:cs="Arial"/>
        </w:rPr>
      </w:pPr>
    </w:p>
    <w:p w:rsidRPr="0017242F" w:rsidR="00417659" w:rsidP="00CB7415" w:rsidRDefault="00417659">
      <w:pPr>
        <w:jc w:val="both"/>
        <w:rPr>
          <w:rFonts w:ascii="Arial" w:hAnsi="Arial" w:cs="Arial"/>
          <w:b/>
        </w:rPr>
      </w:pPr>
      <w:r w:rsidRPr="0017242F">
        <w:rPr>
          <w:rFonts w:ascii="Arial" w:hAnsi="Arial" w:cs="Arial"/>
          <w:b/>
        </w:rPr>
        <w:t>Utvrđuje se da su pristupili:</w:t>
      </w:r>
    </w:p>
    <w:p w:rsidRPr="0017242F" w:rsidR="00193A27" w:rsidP="00CB7415" w:rsidRDefault="00CA281E">
      <w:pPr>
        <w:jc w:val="both"/>
        <w:rPr>
          <w:rFonts w:ascii="Arial" w:hAnsi="Arial" w:cs="Arial"/>
        </w:rPr>
      </w:pPr>
      <w:r w:rsidRPr="0017242F">
        <w:rPr>
          <w:rFonts w:ascii="Arial" w:hAnsi="Arial" w:cs="Arial"/>
        </w:rPr>
        <w:t>za povjerenika:</w:t>
      </w:r>
      <w:r w:rsidR="00253CCD">
        <w:rPr>
          <w:rFonts w:ascii="Arial" w:hAnsi="Arial" w:cs="Arial"/>
        </w:rPr>
        <w:t xml:space="preserve"> nitko, dostava poziva uredna</w:t>
      </w:r>
    </w:p>
    <w:p w:rsidRPr="0017242F" w:rsidR="00CA281E" w:rsidP="00CB7415" w:rsidRDefault="009C3B39">
      <w:pPr>
        <w:jc w:val="both"/>
        <w:rPr>
          <w:rFonts w:ascii="Arial" w:hAnsi="Arial" w:cs="Arial"/>
        </w:rPr>
      </w:pPr>
      <w:r w:rsidRPr="0017242F">
        <w:rPr>
          <w:rFonts w:ascii="Arial" w:hAnsi="Arial" w:cs="Arial"/>
        </w:rPr>
        <w:t xml:space="preserve">za dužnika: </w:t>
      </w:r>
      <w:r w:rsidR="001D4B6C">
        <w:rPr>
          <w:rFonts w:ascii="Arial" w:hAnsi="Arial" w:cs="Arial"/>
        </w:rPr>
        <w:t>pun. Ksenija Penić, odvj. u Slavonskom Brodu</w:t>
      </w:r>
    </w:p>
    <w:p w:rsidRPr="0017242F" w:rsidR="007A5FCE" w:rsidP="00CB7415" w:rsidRDefault="00024108">
      <w:pPr>
        <w:jc w:val="both"/>
        <w:rPr>
          <w:rFonts w:ascii="Arial" w:hAnsi="Arial" w:cs="Arial"/>
        </w:rPr>
      </w:pPr>
      <w:r w:rsidRPr="0017242F">
        <w:rPr>
          <w:rFonts w:ascii="Arial" w:hAnsi="Arial" w:cs="Arial"/>
        </w:rPr>
        <w:t xml:space="preserve">                    </w:t>
      </w:r>
    </w:p>
    <w:p w:rsidRPr="0017242F" w:rsidR="00FE77C6" w:rsidP="00FE77C6" w:rsidRDefault="00FE77C6">
      <w:pPr>
        <w:jc w:val="both"/>
        <w:rPr>
          <w:rFonts w:ascii="Arial" w:hAnsi="Arial" w:cs="Arial"/>
        </w:rPr>
      </w:pPr>
      <w:r w:rsidRPr="0017242F">
        <w:rPr>
          <w:rFonts w:ascii="Arial" w:hAnsi="Arial" w:cs="Arial"/>
          <w:b/>
        </w:rPr>
        <w:t>Utvrđuje se da su od vjerovnika pristupili</w:t>
      </w:r>
      <w:r w:rsidRPr="0017242F">
        <w:rPr>
          <w:rFonts w:ascii="Arial" w:hAnsi="Arial" w:cs="Arial"/>
        </w:rPr>
        <w:t xml:space="preserve">: </w:t>
      </w:r>
    </w:p>
    <w:p w:rsidR="001D4B6C" w:rsidP="001D4B6C" w:rsidRDefault="001D4B6C">
      <w:pPr>
        <w:jc w:val="both"/>
        <w:rPr>
          <w:rFonts w:ascii="Arial" w:hAnsi="Arial" w:cs="Arial"/>
        </w:rPr>
      </w:pPr>
    </w:p>
    <w:p w:rsidR="00833953" w:rsidP="001D4B6C" w:rsidRDefault="001D4B6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 PBZ d.d.</w:t>
      </w:r>
      <w:r w:rsidR="00AA23E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-</w:t>
      </w:r>
      <w:r w:rsidR="00AA23E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zamj.pun. Ivana Ravlić, odvj. u Slavonskom Brodu</w:t>
      </w:r>
    </w:p>
    <w:p w:rsidR="001D4B6C" w:rsidP="00FE77C6" w:rsidRDefault="001D4B6C">
      <w:pPr>
        <w:ind w:left="720"/>
        <w:jc w:val="both"/>
        <w:rPr>
          <w:rFonts w:ascii="Arial" w:hAnsi="Arial" w:cs="Arial"/>
        </w:rPr>
      </w:pPr>
    </w:p>
    <w:p w:rsidR="002C1A66" w:rsidP="00E253C8" w:rsidRDefault="002C1A6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Konstatira se da je povjerenica Sabina Lalić podneskom od 05. travnja 2022. izvijestila sud da je na bolovanju jer ima visoku temperaturu i nije u mogućnosti pristupiti na današnje ročište pa je predložila odgodu na rok od približno 5 dana.</w:t>
      </w:r>
    </w:p>
    <w:p w:rsidR="002C1A66" w:rsidP="00FE77C6" w:rsidRDefault="002C1A66">
      <w:pPr>
        <w:ind w:left="720"/>
        <w:jc w:val="both"/>
        <w:rPr>
          <w:rFonts w:ascii="Arial" w:hAnsi="Arial" w:cs="Arial"/>
        </w:rPr>
      </w:pPr>
    </w:p>
    <w:p w:rsidR="002C1A66" w:rsidP="00E253C8" w:rsidRDefault="002C1A6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 obzirom na odsutnost povjerenice čiji izostanak je opravdan zbog bolesti, sud donosi</w:t>
      </w:r>
    </w:p>
    <w:p w:rsidR="002C1A66" w:rsidP="002C1A66" w:rsidRDefault="002C1A66">
      <w:pPr>
        <w:ind w:left="720"/>
        <w:jc w:val="both"/>
        <w:rPr>
          <w:rFonts w:ascii="Arial" w:hAnsi="Arial" w:cs="Arial"/>
        </w:rPr>
      </w:pPr>
    </w:p>
    <w:p w:rsidR="002C1A66" w:rsidP="00E253C8" w:rsidRDefault="002C1A66">
      <w:pPr>
        <w:ind w:left="720"/>
        <w:jc w:val="center"/>
        <w:rPr>
          <w:rFonts w:ascii="Arial" w:hAnsi="Arial" w:cs="Arial"/>
        </w:rPr>
      </w:pPr>
      <w:r>
        <w:rPr>
          <w:rFonts w:ascii="Arial" w:hAnsi="Arial" w:cs="Arial"/>
        </w:rPr>
        <w:t>Rješenje</w:t>
      </w:r>
    </w:p>
    <w:p w:rsidR="002C1A66" w:rsidP="002C1A66" w:rsidRDefault="002C1A66">
      <w:pPr>
        <w:ind w:left="720"/>
        <w:jc w:val="both"/>
        <w:rPr>
          <w:rFonts w:ascii="Arial" w:hAnsi="Arial" w:cs="Arial"/>
        </w:rPr>
      </w:pPr>
    </w:p>
    <w:p w:rsidRPr="00E253C8" w:rsidR="002C1A66" w:rsidP="00E253C8" w:rsidRDefault="002C1A66">
      <w:pPr>
        <w:ind w:firstLine="708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Ročište za ispitivanje tražbina odgađa se, a novo se zakazuje na dan </w:t>
      </w:r>
      <w:r w:rsidRPr="00E253C8" w:rsidR="00E253C8">
        <w:rPr>
          <w:rFonts w:ascii="Arial" w:hAnsi="Arial" w:cs="Arial"/>
          <w:b/>
        </w:rPr>
        <w:t>12. travnja 2022. u 13,30 sati.</w:t>
      </w:r>
    </w:p>
    <w:p w:rsidR="00E253C8" w:rsidP="002C1A66" w:rsidRDefault="00E253C8">
      <w:pPr>
        <w:ind w:left="720"/>
        <w:jc w:val="both"/>
        <w:rPr>
          <w:rFonts w:ascii="Arial" w:hAnsi="Arial" w:cs="Arial"/>
        </w:rPr>
      </w:pPr>
    </w:p>
    <w:p w:rsidR="00E253C8" w:rsidP="002C1A66" w:rsidRDefault="00E253C8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Na ročište se pozivaju:</w:t>
      </w:r>
    </w:p>
    <w:p w:rsidR="00E253C8" w:rsidP="002C1A66" w:rsidRDefault="00E253C8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povjerenica Sabina Lalić, </w:t>
      </w:r>
    </w:p>
    <w:p w:rsidR="00E253C8" w:rsidP="002C1A66" w:rsidRDefault="00E253C8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predstečajni dužnik po zakonskom zastupniku, </w:t>
      </w:r>
    </w:p>
    <w:p w:rsidR="00E253C8" w:rsidP="002C1A66" w:rsidRDefault="00E253C8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- vjerovnici.</w:t>
      </w:r>
    </w:p>
    <w:p w:rsidR="00E253C8" w:rsidP="002C1A66" w:rsidRDefault="00E253C8">
      <w:pPr>
        <w:ind w:left="720"/>
        <w:jc w:val="both"/>
        <w:rPr>
          <w:rFonts w:ascii="Arial" w:hAnsi="Arial" w:cs="Arial"/>
        </w:rPr>
      </w:pPr>
    </w:p>
    <w:p w:rsidR="00E253C8" w:rsidP="00E253C8" w:rsidRDefault="00E253C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Ovo rješenje objavljuje se na mrežnim stranicama eOglasna ploča sudova.</w:t>
      </w:r>
    </w:p>
    <w:p w:rsidR="00E253C8" w:rsidP="002C1A66" w:rsidRDefault="00E253C8">
      <w:pPr>
        <w:ind w:left="720"/>
        <w:jc w:val="both"/>
        <w:rPr>
          <w:rFonts w:ascii="Arial" w:hAnsi="Arial" w:cs="Arial"/>
        </w:rPr>
      </w:pPr>
    </w:p>
    <w:p w:rsidRPr="0017242F" w:rsidR="00E253C8" w:rsidP="00E253C8" w:rsidRDefault="00E253C8">
      <w:pPr>
        <w:ind w:left="720"/>
        <w:jc w:val="center"/>
        <w:rPr>
          <w:rFonts w:ascii="Arial" w:hAnsi="Arial" w:cs="Arial"/>
        </w:rPr>
      </w:pPr>
      <w:r>
        <w:rPr>
          <w:rFonts w:ascii="Arial" w:hAnsi="Arial" w:cs="Arial"/>
        </w:rPr>
        <w:t>Dovršeno</w:t>
      </w:r>
    </w:p>
    <w:p w:rsidRPr="0017242F" w:rsidR="00552BFE" w:rsidP="00FE77C6" w:rsidRDefault="00552BFE">
      <w:pPr>
        <w:ind w:left="720"/>
        <w:jc w:val="both"/>
        <w:rPr>
          <w:rFonts w:ascii="Arial" w:hAnsi="Arial" w:cs="Arial"/>
        </w:rPr>
      </w:pPr>
    </w:p>
    <w:p w:rsidRPr="0017242F" w:rsidR="00CA6BC8" w:rsidP="00BA5DC7" w:rsidRDefault="00CA6BC8">
      <w:pPr>
        <w:ind w:firstLine="720"/>
        <w:jc w:val="both"/>
        <w:rPr>
          <w:rFonts w:ascii="Arial" w:hAnsi="Arial" w:cs="Arial"/>
        </w:rPr>
      </w:pPr>
    </w:p>
    <w:sectPr w:rsidRPr="0017242F" w:rsidR="00CA6BC8" w:rsidSect="0089294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96681" w:rsidP="00892946" w:rsidRDefault="00F96681">
      <w:r>
        <w:separator/>
      </w:r>
    </w:p>
  </w:endnote>
  <w:endnote w:type="continuationSeparator" w:id="0">
    <w:p w:rsidR="00F96681" w:rsidP="00892946" w:rsidRDefault="00F9668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2049078"/>
      <w:docPartObj>
        <w:docPartGallery w:val="Page Numbers (Bottom of Page)"/>
        <w:docPartUnique/>
      </w:docPartObj>
    </w:sdtPr>
    <w:sdtEndPr/>
    <w:sdtContent>
      <w:p w:rsidR="003E55BC" w:rsidRDefault="003E55B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3059">
          <w:rPr>
            <w:noProof/>
          </w:rPr>
          <w:t>1</w:t>
        </w:r>
        <w:r>
          <w:fldChar w:fldCharType="end"/>
        </w:r>
      </w:p>
    </w:sdtContent>
  </w:sdt>
  <w:p w:rsidR="003E55BC" w:rsidRDefault="003E55BC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96681" w:rsidP="00892946" w:rsidRDefault="00F96681">
      <w:r>
        <w:separator/>
      </w:r>
    </w:p>
  </w:footnote>
  <w:footnote w:type="continuationSeparator" w:id="0">
    <w:p w:rsidR="00F96681" w:rsidP="00892946" w:rsidRDefault="00F9668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7242F" w:rsidR="003E55BC" w:rsidP="00892946" w:rsidRDefault="003E55BC">
    <w:pPr>
      <w:pStyle w:val="Zaglavlje"/>
      <w:jc w:val="right"/>
      <w:rPr>
        <w:rFonts w:ascii="Arial" w:hAnsi="Arial" w:cs="Arial"/>
      </w:rPr>
    </w:pPr>
    <w:r w:rsidRPr="0017242F">
      <w:rPr>
        <w:rFonts w:ascii="Arial" w:hAnsi="Arial" w:cs="Arial"/>
        <w:b/>
      </w:rPr>
      <w:t>Broj: 1/St-</w:t>
    </w:r>
    <w:r w:rsidR="00253CCD">
      <w:rPr>
        <w:rFonts w:ascii="Arial" w:hAnsi="Arial" w:cs="Arial"/>
        <w:b/>
      </w:rPr>
      <w:t>1073/2021-18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285376"/>
    <w:multiLevelType w:val="hybridMultilevel"/>
    <w:tmpl w:val="986A9D78"/>
    <w:lvl w:ilvl="0" w:tplc="339E7B74">
      <w:start w:val="1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0DC157AD"/>
    <w:multiLevelType w:val="hybridMultilevel"/>
    <w:tmpl w:val="16C87A7E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CD1AAE"/>
    <w:multiLevelType w:val="hybridMultilevel"/>
    <w:tmpl w:val="85B88BC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EEF3868"/>
    <w:multiLevelType w:val="hybridMultilevel"/>
    <w:tmpl w:val="637ABBD6"/>
    <w:lvl w:ilvl="0" w:tplc="9656061C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4912616"/>
    <w:multiLevelType w:val="hybridMultilevel"/>
    <w:tmpl w:val="21368A7E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A51429"/>
    <w:multiLevelType w:val="hybridMultilevel"/>
    <w:tmpl w:val="62220B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6D3CCA"/>
    <w:multiLevelType w:val="hybridMultilevel"/>
    <w:tmpl w:val="8BEA18A8"/>
    <w:lvl w:ilvl="0" w:tplc="81E23E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5EA23937"/>
    <w:multiLevelType w:val="hybridMultilevel"/>
    <w:tmpl w:val="39F03D62"/>
    <w:lvl w:ilvl="0" w:tplc="36D01508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6C803E92"/>
    <w:multiLevelType w:val="hybridMultilevel"/>
    <w:tmpl w:val="3BC445AC"/>
    <w:lvl w:ilvl="0" w:tplc="1E12EBD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79783720"/>
    <w:multiLevelType w:val="hybridMultilevel"/>
    <w:tmpl w:val="925082FC"/>
    <w:lvl w:ilvl="0" w:tplc="38660FB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BBD5F21"/>
    <w:multiLevelType w:val="hybridMultilevel"/>
    <w:tmpl w:val="392496E6"/>
    <w:lvl w:ilvl="0" w:tplc="69CE74E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10"/>
  </w:num>
  <w:num w:numId="3">
    <w:abstractNumId w:val="8"/>
  </w:num>
  <w:num w:numId="4">
    <w:abstractNumId w:val="6"/>
  </w:num>
  <w:num w:numId="5">
    <w:abstractNumId w:val="9"/>
  </w:num>
  <w:num w:numId="6">
    <w:abstractNumId w:val="7"/>
  </w:num>
  <w:num w:numId="7">
    <w:abstractNumId w:val="3"/>
  </w:num>
  <w:num w:numId="8">
    <w:abstractNumId w:val="5"/>
  </w:num>
  <w:num w:numId="9">
    <w:abstractNumId w:val="0"/>
  </w:num>
  <w:num w:numId="10">
    <w:abstractNumId w:val="1"/>
  </w:num>
  <w:num w:numId="11">
    <w:abstractNumId w:val="4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27E"/>
    <w:rsid w:val="000008A5"/>
    <w:rsid w:val="0000197D"/>
    <w:rsid w:val="000070A7"/>
    <w:rsid w:val="00010871"/>
    <w:rsid w:val="0001196B"/>
    <w:rsid w:val="000147D7"/>
    <w:rsid w:val="00021FB4"/>
    <w:rsid w:val="00024108"/>
    <w:rsid w:val="000315B6"/>
    <w:rsid w:val="00036247"/>
    <w:rsid w:val="00037832"/>
    <w:rsid w:val="00040F4A"/>
    <w:rsid w:val="00041112"/>
    <w:rsid w:val="0004488E"/>
    <w:rsid w:val="00047A4E"/>
    <w:rsid w:val="00065F73"/>
    <w:rsid w:val="00067910"/>
    <w:rsid w:val="00070F93"/>
    <w:rsid w:val="000739E7"/>
    <w:rsid w:val="00093F57"/>
    <w:rsid w:val="00094D10"/>
    <w:rsid w:val="000A197C"/>
    <w:rsid w:val="000A30DC"/>
    <w:rsid w:val="000A39FE"/>
    <w:rsid w:val="000A65BE"/>
    <w:rsid w:val="000B53EA"/>
    <w:rsid w:val="000C0471"/>
    <w:rsid w:val="000C2510"/>
    <w:rsid w:val="000C3176"/>
    <w:rsid w:val="000D6014"/>
    <w:rsid w:val="000E323D"/>
    <w:rsid w:val="000F2C41"/>
    <w:rsid w:val="000F71D4"/>
    <w:rsid w:val="00102E8B"/>
    <w:rsid w:val="00106249"/>
    <w:rsid w:val="00124A3F"/>
    <w:rsid w:val="00131664"/>
    <w:rsid w:val="001348B0"/>
    <w:rsid w:val="00134BB6"/>
    <w:rsid w:val="00137EBC"/>
    <w:rsid w:val="00141B40"/>
    <w:rsid w:val="001464A6"/>
    <w:rsid w:val="00152368"/>
    <w:rsid w:val="00154C37"/>
    <w:rsid w:val="00161423"/>
    <w:rsid w:val="00164CD8"/>
    <w:rsid w:val="0017094D"/>
    <w:rsid w:val="00171BAC"/>
    <w:rsid w:val="0017242F"/>
    <w:rsid w:val="00192914"/>
    <w:rsid w:val="00193A27"/>
    <w:rsid w:val="001A74BD"/>
    <w:rsid w:val="001B0788"/>
    <w:rsid w:val="001B1BB9"/>
    <w:rsid w:val="001B2E50"/>
    <w:rsid w:val="001B4842"/>
    <w:rsid w:val="001C5A40"/>
    <w:rsid w:val="001D40E6"/>
    <w:rsid w:val="001D4B6C"/>
    <w:rsid w:val="001D5377"/>
    <w:rsid w:val="001D578A"/>
    <w:rsid w:val="001D6834"/>
    <w:rsid w:val="001E0DA0"/>
    <w:rsid w:val="001E2977"/>
    <w:rsid w:val="001E41A3"/>
    <w:rsid w:val="001E50B3"/>
    <w:rsid w:val="001E679B"/>
    <w:rsid w:val="001E67E0"/>
    <w:rsid w:val="001F2FD0"/>
    <w:rsid w:val="001F3D5D"/>
    <w:rsid w:val="001F53A7"/>
    <w:rsid w:val="001F5EE5"/>
    <w:rsid w:val="0020485A"/>
    <w:rsid w:val="00207A45"/>
    <w:rsid w:val="00210E78"/>
    <w:rsid w:val="00211961"/>
    <w:rsid w:val="002132E7"/>
    <w:rsid w:val="002167A1"/>
    <w:rsid w:val="0021761E"/>
    <w:rsid w:val="0022191C"/>
    <w:rsid w:val="00226005"/>
    <w:rsid w:val="0022774B"/>
    <w:rsid w:val="00231B3D"/>
    <w:rsid w:val="0023203D"/>
    <w:rsid w:val="00232C0A"/>
    <w:rsid w:val="00236BBE"/>
    <w:rsid w:val="0024185A"/>
    <w:rsid w:val="00253CCD"/>
    <w:rsid w:val="002551FE"/>
    <w:rsid w:val="00257F13"/>
    <w:rsid w:val="00267EC8"/>
    <w:rsid w:val="00272E67"/>
    <w:rsid w:val="002767A2"/>
    <w:rsid w:val="00280163"/>
    <w:rsid w:val="00283A0A"/>
    <w:rsid w:val="002857B7"/>
    <w:rsid w:val="0029195F"/>
    <w:rsid w:val="00295B2C"/>
    <w:rsid w:val="00295FA6"/>
    <w:rsid w:val="002A5414"/>
    <w:rsid w:val="002A6D42"/>
    <w:rsid w:val="002C15E1"/>
    <w:rsid w:val="002C1A66"/>
    <w:rsid w:val="002D299B"/>
    <w:rsid w:val="002D6282"/>
    <w:rsid w:val="002E403A"/>
    <w:rsid w:val="002E5F98"/>
    <w:rsid w:val="002E6468"/>
    <w:rsid w:val="002F0A23"/>
    <w:rsid w:val="002F2E43"/>
    <w:rsid w:val="0030170D"/>
    <w:rsid w:val="00304C5A"/>
    <w:rsid w:val="00306EB9"/>
    <w:rsid w:val="00307E0F"/>
    <w:rsid w:val="00314AA2"/>
    <w:rsid w:val="003152AE"/>
    <w:rsid w:val="00316188"/>
    <w:rsid w:val="003219A5"/>
    <w:rsid w:val="003243F4"/>
    <w:rsid w:val="00326979"/>
    <w:rsid w:val="00326D87"/>
    <w:rsid w:val="003272EB"/>
    <w:rsid w:val="003357E9"/>
    <w:rsid w:val="00335F16"/>
    <w:rsid w:val="00335F66"/>
    <w:rsid w:val="003457DD"/>
    <w:rsid w:val="00350960"/>
    <w:rsid w:val="00362788"/>
    <w:rsid w:val="00363D9F"/>
    <w:rsid w:val="0037241B"/>
    <w:rsid w:val="003735B9"/>
    <w:rsid w:val="00377FD1"/>
    <w:rsid w:val="00380272"/>
    <w:rsid w:val="00380F69"/>
    <w:rsid w:val="00383EAC"/>
    <w:rsid w:val="003869F4"/>
    <w:rsid w:val="0039339A"/>
    <w:rsid w:val="0039376B"/>
    <w:rsid w:val="00394A23"/>
    <w:rsid w:val="00396182"/>
    <w:rsid w:val="003966DE"/>
    <w:rsid w:val="003A10EC"/>
    <w:rsid w:val="003A1ED2"/>
    <w:rsid w:val="003A2C30"/>
    <w:rsid w:val="003B0755"/>
    <w:rsid w:val="003B6255"/>
    <w:rsid w:val="003B74A3"/>
    <w:rsid w:val="003C2087"/>
    <w:rsid w:val="003C2CA7"/>
    <w:rsid w:val="003C6100"/>
    <w:rsid w:val="003C6896"/>
    <w:rsid w:val="003C6EFD"/>
    <w:rsid w:val="003D40CC"/>
    <w:rsid w:val="003D55B8"/>
    <w:rsid w:val="003D563F"/>
    <w:rsid w:val="003E0142"/>
    <w:rsid w:val="003E55BC"/>
    <w:rsid w:val="003E5DD2"/>
    <w:rsid w:val="003E5F80"/>
    <w:rsid w:val="00402AFB"/>
    <w:rsid w:val="00402D44"/>
    <w:rsid w:val="00404D5D"/>
    <w:rsid w:val="00405710"/>
    <w:rsid w:val="00410A4E"/>
    <w:rsid w:val="004170D4"/>
    <w:rsid w:val="00417659"/>
    <w:rsid w:val="00437BAA"/>
    <w:rsid w:val="00444079"/>
    <w:rsid w:val="00450EF0"/>
    <w:rsid w:val="00454A16"/>
    <w:rsid w:val="0046169F"/>
    <w:rsid w:val="0046219E"/>
    <w:rsid w:val="004702F2"/>
    <w:rsid w:val="00470A05"/>
    <w:rsid w:val="00473483"/>
    <w:rsid w:val="00475B00"/>
    <w:rsid w:val="004773B1"/>
    <w:rsid w:val="004855ED"/>
    <w:rsid w:val="004955EE"/>
    <w:rsid w:val="00495CAB"/>
    <w:rsid w:val="004A1708"/>
    <w:rsid w:val="004A29F3"/>
    <w:rsid w:val="004B19DD"/>
    <w:rsid w:val="004B6D5A"/>
    <w:rsid w:val="004C0FBA"/>
    <w:rsid w:val="004C5A7C"/>
    <w:rsid w:val="004C780E"/>
    <w:rsid w:val="004C7915"/>
    <w:rsid w:val="004D01C8"/>
    <w:rsid w:val="004D026B"/>
    <w:rsid w:val="004D1EF1"/>
    <w:rsid w:val="004D791E"/>
    <w:rsid w:val="004E29AB"/>
    <w:rsid w:val="004E3C99"/>
    <w:rsid w:val="004F136C"/>
    <w:rsid w:val="004F4DD1"/>
    <w:rsid w:val="004F6AE1"/>
    <w:rsid w:val="004F79FB"/>
    <w:rsid w:val="0050091C"/>
    <w:rsid w:val="00500CF7"/>
    <w:rsid w:val="005026FF"/>
    <w:rsid w:val="00502EF8"/>
    <w:rsid w:val="005076BC"/>
    <w:rsid w:val="00512EC4"/>
    <w:rsid w:val="0052659E"/>
    <w:rsid w:val="005267A8"/>
    <w:rsid w:val="00526862"/>
    <w:rsid w:val="00534DC7"/>
    <w:rsid w:val="00535770"/>
    <w:rsid w:val="00541FE9"/>
    <w:rsid w:val="00543023"/>
    <w:rsid w:val="00545C5C"/>
    <w:rsid w:val="00545F17"/>
    <w:rsid w:val="005461DB"/>
    <w:rsid w:val="00550BE7"/>
    <w:rsid w:val="00552BFE"/>
    <w:rsid w:val="005553AD"/>
    <w:rsid w:val="00556F5D"/>
    <w:rsid w:val="00557B2C"/>
    <w:rsid w:val="0056337F"/>
    <w:rsid w:val="00571814"/>
    <w:rsid w:val="00574CAD"/>
    <w:rsid w:val="005864CF"/>
    <w:rsid w:val="0059073A"/>
    <w:rsid w:val="00590A52"/>
    <w:rsid w:val="005970DD"/>
    <w:rsid w:val="00597D46"/>
    <w:rsid w:val="005A4D89"/>
    <w:rsid w:val="005B0D05"/>
    <w:rsid w:val="005B10CD"/>
    <w:rsid w:val="005B665F"/>
    <w:rsid w:val="005C13CA"/>
    <w:rsid w:val="005C3FB2"/>
    <w:rsid w:val="005D0182"/>
    <w:rsid w:val="005D5EC4"/>
    <w:rsid w:val="005E0281"/>
    <w:rsid w:val="005E1199"/>
    <w:rsid w:val="005E2C3F"/>
    <w:rsid w:val="005E3838"/>
    <w:rsid w:val="005E50D0"/>
    <w:rsid w:val="005F4144"/>
    <w:rsid w:val="005F4E79"/>
    <w:rsid w:val="00606CB0"/>
    <w:rsid w:val="00614974"/>
    <w:rsid w:val="00617140"/>
    <w:rsid w:val="006204C2"/>
    <w:rsid w:val="00635EBE"/>
    <w:rsid w:val="006369A6"/>
    <w:rsid w:val="0064041D"/>
    <w:rsid w:val="00645FB6"/>
    <w:rsid w:val="00653A20"/>
    <w:rsid w:val="006569D3"/>
    <w:rsid w:val="0066361E"/>
    <w:rsid w:val="006650D4"/>
    <w:rsid w:val="00666DFD"/>
    <w:rsid w:val="00670011"/>
    <w:rsid w:val="00670CE6"/>
    <w:rsid w:val="006725C7"/>
    <w:rsid w:val="00674F03"/>
    <w:rsid w:val="00675652"/>
    <w:rsid w:val="0067765D"/>
    <w:rsid w:val="00682E68"/>
    <w:rsid w:val="00684991"/>
    <w:rsid w:val="00692567"/>
    <w:rsid w:val="0069340C"/>
    <w:rsid w:val="006969BF"/>
    <w:rsid w:val="00697987"/>
    <w:rsid w:val="006A468C"/>
    <w:rsid w:val="006B1DC9"/>
    <w:rsid w:val="006B3D65"/>
    <w:rsid w:val="006B5AF0"/>
    <w:rsid w:val="006C255B"/>
    <w:rsid w:val="006C44EB"/>
    <w:rsid w:val="006D5391"/>
    <w:rsid w:val="006D7991"/>
    <w:rsid w:val="006E0122"/>
    <w:rsid w:val="006E1465"/>
    <w:rsid w:val="006E7F78"/>
    <w:rsid w:val="006F31E4"/>
    <w:rsid w:val="007007E1"/>
    <w:rsid w:val="007123C8"/>
    <w:rsid w:val="0071541A"/>
    <w:rsid w:val="00725C12"/>
    <w:rsid w:val="00736631"/>
    <w:rsid w:val="007505B0"/>
    <w:rsid w:val="00756C02"/>
    <w:rsid w:val="007601AA"/>
    <w:rsid w:val="00761411"/>
    <w:rsid w:val="00764F99"/>
    <w:rsid w:val="007651AD"/>
    <w:rsid w:val="007656E3"/>
    <w:rsid w:val="00775D00"/>
    <w:rsid w:val="00781A41"/>
    <w:rsid w:val="00781C95"/>
    <w:rsid w:val="00781D94"/>
    <w:rsid w:val="0079675A"/>
    <w:rsid w:val="00797FBD"/>
    <w:rsid w:val="007A509E"/>
    <w:rsid w:val="007A5FCE"/>
    <w:rsid w:val="007A651B"/>
    <w:rsid w:val="007A7130"/>
    <w:rsid w:val="007A72D3"/>
    <w:rsid w:val="007B3877"/>
    <w:rsid w:val="007C3F65"/>
    <w:rsid w:val="007D0F6A"/>
    <w:rsid w:val="007D354E"/>
    <w:rsid w:val="007D6E38"/>
    <w:rsid w:val="007E74E2"/>
    <w:rsid w:val="007F0731"/>
    <w:rsid w:val="007F0C2C"/>
    <w:rsid w:val="007F128E"/>
    <w:rsid w:val="007F2277"/>
    <w:rsid w:val="007F36DD"/>
    <w:rsid w:val="007F66FC"/>
    <w:rsid w:val="00820DD2"/>
    <w:rsid w:val="00822772"/>
    <w:rsid w:val="00822BBB"/>
    <w:rsid w:val="00833953"/>
    <w:rsid w:val="00833ACF"/>
    <w:rsid w:val="00834A1F"/>
    <w:rsid w:val="00835F54"/>
    <w:rsid w:val="00835FBD"/>
    <w:rsid w:val="00840203"/>
    <w:rsid w:val="00842558"/>
    <w:rsid w:val="00853D7C"/>
    <w:rsid w:val="00854FDF"/>
    <w:rsid w:val="008553FB"/>
    <w:rsid w:val="00857AD7"/>
    <w:rsid w:val="008606EE"/>
    <w:rsid w:val="00863EF0"/>
    <w:rsid w:val="00866AB6"/>
    <w:rsid w:val="00874400"/>
    <w:rsid w:val="00881834"/>
    <w:rsid w:val="00881A80"/>
    <w:rsid w:val="00881B7F"/>
    <w:rsid w:val="008849AA"/>
    <w:rsid w:val="00884F02"/>
    <w:rsid w:val="00886F16"/>
    <w:rsid w:val="008917DF"/>
    <w:rsid w:val="00892946"/>
    <w:rsid w:val="0089326A"/>
    <w:rsid w:val="00893948"/>
    <w:rsid w:val="00893D46"/>
    <w:rsid w:val="008A04C4"/>
    <w:rsid w:val="008A4B19"/>
    <w:rsid w:val="008A6721"/>
    <w:rsid w:val="008B2F6E"/>
    <w:rsid w:val="008C576F"/>
    <w:rsid w:val="008C6082"/>
    <w:rsid w:val="008D014E"/>
    <w:rsid w:val="008D0534"/>
    <w:rsid w:val="008D56C7"/>
    <w:rsid w:val="008D613C"/>
    <w:rsid w:val="008D6A59"/>
    <w:rsid w:val="008E006F"/>
    <w:rsid w:val="008E5735"/>
    <w:rsid w:val="008E70DE"/>
    <w:rsid w:val="008F09F8"/>
    <w:rsid w:val="008F462E"/>
    <w:rsid w:val="008F7CBD"/>
    <w:rsid w:val="00902C33"/>
    <w:rsid w:val="00902C6D"/>
    <w:rsid w:val="00906A8A"/>
    <w:rsid w:val="00910227"/>
    <w:rsid w:val="00913666"/>
    <w:rsid w:val="00926BA3"/>
    <w:rsid w:val="00927812"/>
    <w:rsid w:val="00930A4E"/>
    <w:rsid w:val="00932704"/>
    <w:rsid w:val="00935F09"/>
    <w:rsid w:val="00935F72"/>
    <w:rsid w:val="00943387"/>
    <w:rsid w:val="00944714"/>
    <w:rsid w:val="00950F09"/>
    <w:rsid w:val="00960499"/>
    <w:rsid w:val="00970576"/>
    <w:rsid w:val="009755A6"/>
    <w:rsid w:val="00983989"/>
    <w:rsid w:val="009863B9"/>
    <w:rsid w:val="00992765"/>
    <w:rsid w:val="009A1DFA"/>
    <w:rsid w:val="009A47C1"/>
    <w:rsid w:val="009A7026"/>
    <w:rsid w:val="009B07BD"/>
    <w:rsid w:val="009B237D"/>
    <w:rsid w:val="009B7195"/>
    <w:rsid w:val="009B74F7"/>
    <w:rsid w:val="009C3B39"/>
    <w:rsid w:val="009E0359"/>
    <w:rsid w:val="009E2CA1"/>
    <w:rsid w:val="009E5270"/>
    <w:rsid w:val="009E61F4"/>
    <w:rsid w:val="009F3F05"/>
    <w:rsid w:val="00A04B46"/>
    <w:rsid w:val="00A078F9"/>
    <w:rsid w:val="00A10B10"/>
    <w:rsid w:val="00A10C71"/>
    <w:rsid w:val="00A17668"/>
    <w:rsid w:val="00A21A0A"/>
    <w:rsid w:val="00A310BC"/>
    <w:rsid w:val="00A330BE"/>
    <w:rsid w:val="00A33866"/>
    <w:rsid w:val="00A371D0"/>
    <w:rsid w:val="00A40FFC"/>
    <w:rsid w:val="00A448A8"/>
    <w:rsid w:val="00A450C4"/>
    <w:rsid w:val="00A4599F"/>
    <w:rsid w:val="00A4695C"/>
    <w:rsid w:val="00A47A67"/>
    <w:rsid w:val="00A51EE3"/>
    <w:rsid w:val="00A53C96"/>
    <w:rsid w:val="00A646D0"/>
    <w:rsid w:val="00A65CDF"/>
    <w:rsid w:val="00A72BF5"/>
    <w:rsid w:val="00A74CAF"/>
    <w:rsid w:val="00A81D03"/>
    <w:rsid w:val="00A8418D"/>
    <w:rsid w:val="00A8429A"/>
    <w:rsid w:val="00A874A8"/>
    <w:rsid w:val="00A900E4"/>
    <w:rsid w:val="00A917BE"/>
    <w:rsid w:val="00A9376C"/>
    <w:rsid w:val="00A94B4F"/>
    <w:rsid w:val="00AA23EE"/>
    <w:rsid w:val="00AA45F5"/>
    <w:rsid w:val="00AB0866"/>
    <w:rsid w:val="00AC0FF8"/>
    <w:rsid w:val="00AC334C"/>
    <w:rsid w:val="00AC6108"/>
    <w:rsid w:val="00AD10A3"/>
    <w:rsid w:val="00AD3EF6"/>
    <w:rsid w:val="00AD6977"/>
    <w:rsid w:val="00AD69A5"/>
    <w:rsid w:val="00AD6C51"/>
    <w:rsid w:val="00AE174F"/>
    <w:rsid w:val="00AE3EF6"/>
    <w:rsid w:val="00AF2A5B"/>
    <w:rsid w:val="00AF4485"/>
    <w:rsid w:val="00B038E3"/>
    <w:rsid w:val="00B10BE0"/>
    <w:rsid w:val="00B14E99"/>
    <w:rsid w:val="00B164A0"/>
    <w:rsid w:val="00B250C4"/>
    <w:rsid w:val="00B301E8"/>
    <w:rsid w:val="00B318A1"/>
    <w:rsid w:val="00B37E2D"/>
    <w:rsid w:val="00B45850"/>
    <w:rsid w:val="00B47A27"/>
    <w:rsid w:val="00B52F15"/>
    <w:rsid w:val="00B531DE"/>
    <w:rsid w:val="00B56BA6"/>
    <w:rsid w:val="00B56EFE"/>
    <w:rsid w:val="00B57EA6"/>
    <w:rsid w:val="00B60C9B"/>
    <w:rsid w:val="00B62EE0"/>
    <w:rsid w:val="00B71D3F"/>
    <w:rsid w:val="00B81BEA"/>
    <w:rsid w:val="00B84869"/>
    <w:rsid w:val="00BA2FAC"/>
    <w:rsid w:val="00BA4A8C"/>
    <w:rsid w:val="00BA5DC7"/>
    <w:rsid w:val="00BA7FF6"/>
    <w:rsid w:val="00BB7B00"/>
    <w:rsid w:val="00BC004D"/>
    <w:rsid w:val="00BC5691"/>
    <w:rsid w:val="00BE4403"/>
    <w:rsid w:val="00BE6555"/>
    <w:rsid w:val="00BF25C0"/>
    <w:rsid w:val="00BF3D7A"/>
    <w:rsid w:val="00C009C4"/>
    <w:rsid w:val="00C0143F"/>
    <w:rsid w:val="00C02628"/>
    <w:rsid w:val="00C04A69"/>
    <w:rsid w:val="00C05C6F"/>
    <w:rsid w:val="00C07C04"/>
    <w:rsid w:val="00C138AD"/>
    <w:rsid w:val="00C16B79"/>
    <w:rsid w:val="00C256D0"/>
    <w:rsid w:val="00C273E1"/>
    <w:rsid w:val="00C332A7"/>
    <w:rsid w:val="00C346C8"/>
    <w:rsid w:val="00C36C59"/>
    <w:rsid w:val="00C4051B"/>
    <w:rsid w:val="00C417E7"/>
    <w:rsid w:val="00C51D36"/>
    <w:rsid w:val="00C52C34"/>
    <w:rsid w:val="00C53F0E"/>
    <w:rsid w:val="00C5684B"/>
    <w:rsid w:val="00C626A8"/>
    <w:rsid w:val="00C71EC1"/>
    <w:rsid w:val="00C723DE"/>
    <w:rsid w:val="00C77ABF"/>
    <w:rsid w:val="00C86538"/>
    <w:rsid w:val="00C8775F"/>
    <w:rsid w:val="00C927B3"/>
    <w:rsid w:val="00C9306A"/>
    <w:rsid w:val="00C934EB"/>
    <w:rsid w:val="00CA0A05"/>
    <w:rsid w:val="00CA281E"/>
    <w:rsid w:val="00CA6BC8"/>
    <w:rsid w:val="00CB7415"/>
    <w:rsid w:val="00CB749D"/>
    <w:rsid w:val="00CB792D"/>
    <w:rsid w:val="00CC4749"/>
    <w:rsid w:val="00CC54B8"/>
    <w:rsid w:val="00CC5C49"/>
    <w:rsid w:val="00CD0370"/>
    <w:rsid w:val="00CD4B89"/>
    <w:rsid w:val="00CD617D"/>
    <w:rsid w:val="00CE2986"/>
    <w:rsid w:val="00CF23F4"/>
    <w:rsid w:val="00D00063"/>
    <w:rsid w:val="00D07DD7"/>
    <w:rsid w:val="00D22815"/>
    <w:rsid w:val="00D27395"/>
    <w:rsid w:val="00D300C2"/>
    <w:rsid w:val="00D319EA"/>
    <w:rsid w:val="00D328F5"/>
    <w:rsid w:val="00D35DE7"/>
    <w:rsid w:val="00D36536"/>
    <w:rsid w:val="00D40922"/>
    <w:rsid w:val="00D4121D"/>
    <w:rsid w:val="00D432C9"/>
    <w:rsid w:val="00D433F8"/>
    <w:rsid w:val="00D465A8"/>
    <w:rsid w:val="00D5012B"/>
    <w:rsid w:val="00D506BC"/>
    <w:rsid w:val="00D50E4B"/>
    <w:rsid w:val="00D5189B"/>
    <w:rsid w:val="00D55F6B"/>
    <w:rsid w:val="00D562D6"/>
    <w:rsid w:val="00D62F91"/>
    <w:rsid w:val="00D65488"/>
    <w:rsid w:val="00D65CAB"/>
    <w:rsid w:val="00D72BE0"/>
    <w:rsid w:val="00D731AA"/>
    <w:rsid w:val="00D7783F"/>
    <w:rsid w:val="00D8227E"/>
    <w:rsid w:val="00D859E0"/>
    <w:rsid w:val="00DA1CAC"/>
    <w:rsid w:val="00DA2BA7"/>
    <w:rsid w:val="00DA3CEF"/>
    <w:rsid w:val="00DA4961"/>
    <w:rsid w:val="00DA4F9E"/>
    <w:rsid w:val="00DB2012"/>
    <w:rsid w:val="00DB2AE3"/>
    <w:rsid w:val="00DD3E91"/>
    <w:rsid w:val="00DD45E0"/>
    <w:rsid w:val="00DD46CD"/>
    <w:rsid w:val="00DD6893"/>
    <w:rsid w:val="00DF2A14"/>
    <w:rsid w:val="00DF611C"/>
    <w:rsid w:val="00DF6CEA"/>
    <w:rsid w:val="00E014E9"/>
    <w:rsid w:val="00E02B72"/>
    <w:rsid w:val="00E02EDB"/>
    <w:rsid w:val="00E11F3B"/>
    <w:rsid w:val="00E12A4E"/>
    <w:rsid w:val="00E17B12"/>
    <w:rsid w:val="00E23520"/>
    <w:rsid w:val="00E23876"/>
    <w:rsid w:val="00E253C8"/>
    <w:rsid w:val="00E25D86"/>
    <w:rsid w:val="00E27B63"/>
    <w:rsid w:val="00E34828"/>
    <w:rsid w:val="00E34FF3"/>
    <w:rsid w:val="00E419E5"/>
    <w:rsid w:val="00E42CB9"/>
    <w:rsid w:val="00E445CE"/>
    <w:rsid w:val="00E51FB4"/>
    <w:rsid w:val="00E5308A"/>
    <w:rsid w:val="00E53309"/>
    <w:rsid w:val="00E53533"/>
    <w:rsid w:val="00E53BF1"/>
    <w:rsid w:val="00E54585"/>
    <w:rsid w:val="00E65F48"/>
    <w:rsid w:val="00E67EB1"/>
    <w:rsid w:val="00E802BB"/>
    <w:rsid w:val="00E80437"/>
    <w:rsid w:val="00E85EC0"/>
    <w:rsid w:val="00E901E7"/>
    <w:rsid w:val="00E938B2"/>
    <w:rsid w:val="00E973B6"/>
    <w:rsid w:val="00EA51DD"/>
    <w:rsid w:val="00EA5F51"/>
    <w:rsid w:val="00EA7615"/>
    <w:rsid w:val="00EB0222"/>
    <w:rsid w:val="00EB2C10"/>
    <w:rsid w:val="00EB63CA"/>
    <w:rsid w:val="00EB712D"/>
    <w:rsid w:val="00EC17BB"/>
    <w:rsid w:val="00EC1A24"/>
    <w:rsid w:val="00EC1D15"/>
    <w:rsid w:val="00EC2EC1"/>
    <w:rsid w:val="00EC4703"/>
    <w:rsid w:val="00ED398B"/>
    <w:rsid w:val="00EE4B51"/>
    <w:rsid w:val="00EE76B9"/>
    <w:rsid w:val="00F025C2"/>
    <w:rsid w:val="00F066FE"/>
    <w:rsid w:val="00F06F4F"/>
    <w:rsid w:val="00F12A04"/>
    <w:rsid w:val="00F17BC8"/>
    <w:rsid w:val="00F33690"/>
    <w:rsid w:val="00F43DA7"/>
    <w:rsid w:val="00F5437C"/>
    <w:rsid w:val="00F560BA"/>
    <w:rsid w:val="00F57189"/>
    <w:rsid w:val="00F64BB4"/>
    <w:rsid w:val="00F7128F"/>
    <w:rsid w:val="00F712FA"/>
    <w:rsid w:val="00F80A9A"/>
    <w:rsid w:val="00F82ECD"/>
    <w:rsid w:val="00F8597C"/>
    <w:rsid w:val="00F947E4"/>
    <w:rsid w:val="00F96681"/>
    <w:rsid w:val="00FA005B"/>
    <w:rsid w:val="00FA3730"/>
    <w:rsid w:val="00FA4E81"/>
    <w:rsid w:val="00FA67EC"/>
    <w:rsid w:val="00FB1AD9"/>
    <w:rsid w:val="00FB440A"/>
    <w:rsid w:val="00FB444F"/>
    <w:rsid w:val="00FC3059"/>
    <w:rsid w:val="00FD49E1"/>
    <w:rsid w:val="00FD7A57"/>
    <w:rsid w:val="00FE77C6"/>
    <w:rsid w:val="00FF1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773B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3E5F80"/>
    <w:pPr>
      <w:ind w:left="720"/>
      <w:contextualSpacing/>
    </w:pPr>
  </w:style>
  <w:style w:type="table" w:styleId="Reetkatablice">
    <w:name w:val="Table Grid"/>
    <w:basedOn w:val="Obinatablica"/>
    <w:uiPriority w:val="59"/>
    <w:rsid w:val="00CD0370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aglavlje">
    <w:name w:val="header"/>
    <w:basedOn w:val="Normal"/>
    <w:link w:val="ZaglavljeChar"/>
    <w:rsid w:val="00892946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892946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9294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892946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FC305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C3059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C3059"/>
    <w:rPr>
      <w:rFonts w:ascii="Arial" w:hAnsi="Arial" w:cs="Arial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C3059"/>
    <w:rPr>
      <w:rFonts w:ascii="Arial" w:hAnsi="Arial" w:cs="Arial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C3059"/>
    <w:rPr>
      <w:rFonts w:ascii="Arial" w:hAnsi="Arial" w:cs="Arial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773B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5F80"/>
    <w:pPr>
      <w:ind w:left="720"/>
      <w:contextualSpacing/>
    </w:pPr>
  </w:style>
  <w:style w:styleId="Reetkatablice" w:type="table">
    <w:name w:val="Table Grid"/>
    <w:basedOn w:val="Obinatablica"/>
    <w:uiPriority w:val="59"/>
    <w:rsid w:val="00CD037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rsid w:val="008929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92946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929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9294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30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305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3059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3059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3059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88</izvorni_sadrzaj>
    <derivirana_varijabla naziv="DomainObject.Prostorija.Naziv_1">Soba 88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6. travnja 2022.</izvorni_sadrzaj>
    <derivirana_varijabla naziv="DomainObject.StvarniPocetakDatum_1">6. travnja 2022.</derivirana_varijabla>
  </DomainObject.StvarniPocetakDatum>
  <DomainObject.StvarniZavrsetakDatum>
    <izvorni_sadrzaj>6. travnja 2022.</izvorni_sadrzaj>
    <derivirana_varijabla naziv="DomainObject.StvarniZavrsetakDatum_1">6. travnja 2022.</derivirana_varijabla>
  </DomainObject.StvarniZavrsetakDatum>
  <DomainObject.PlaniraniZavrsetakDatum>
    <izvorni_sadrzaj>6. travnja 2022.</izvorni_sadrzaj>
    <derivirana_varijabla naziv="DomainObject.PlaniraniZavrsetakDatum_1">6. travnja 2022.</derivirana_varijabla>
  </DomainObject.PlaniraniZavrsetakDatum>
  <DomainObject.PlaniraniPocetakDatum>
    <izvorni_sadrzaj>6. travnja 2022.</izvorni_sadrzaj>
    <derivirana_varijabla naziv="DomainObject.PlaniraniPocetakDatum_1">6. travnja 2022.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10:40</izvorni_sadrzaj>
    <derivirana_varijabla naziv="DomainObject.StvarniZavrsetakVrijeme_1">10:40</derivirana_varijabla>
  </DomainObject.StvarniZavrsetakVrijeme>
  <DomainObject.PlaniraniZavrsetakVrijeme>
    <izvorni_sadrzaj>10:40</izvorni_sadrzaj>
    <derivirana_varijabla naziv="DomainObject.PlaniraniZavrsetakVrijeme_1">10:40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travnja 2022.</izvorni_sadrzaj>
    <derivirana_varijabla naziv="DomainObject.Zapisnik.DatumKreiranja_1">6. travnja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St-1073/2021-18</izvorni_sadrzaj>
    <derivirana_varijabla naziv="DomainObject.Zapisnik.Oznaka_1">St-1073/2021-18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1073</izvorni_sadrzaj>
    <derivirana_varijabla naziv="DomainObject.Predmet.Broj_1">1073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2021.</izvorni_sadrzaj>
    <derivirana_varijabla naziv="DomainObject.Predmet.DatumOsnivanja_1">6. prosinca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St-1073/2021</izvorni_sadrzaj>
    <derivirana_varijabla naziv="DomainObject.Predmet.OznakaBroj_1">St-1073/2021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TM TOURS d.o.o. za turističke usluge i usluge prijevoza</izvorni_sadrzaj>
    <derivirana_varijabla naziv="DomainObject.Predmet.StrankaFormated_1">  TM TOURS d.o.o. za turističke usluge i usluge prijevoza</derivirana_varijabla>
  </DomainObject.Predmet.StrankaFormated>
  <DomainObject.Predmet.StrankaFormatedOIB>
    <izvorni_sadrzaj>  TM TOURS d.o.o. za turističke usluge i usluge prijevoza, OIB 30508154645</izvorni_sadrzaj>
    <derivirana_varijabla naziv="DomainObject.Predmet.StrankaFormatedOIB_1">  TM TOURS d.o.o. za turističke usluge i usluge prijevoza, OIB 30508154645</derivirana_varijabla>
  </DomainObject.Predmet.StrankaFormatedOIB>
  <DomainObject.Predmet.StrankaFormatedWithAdress>
    <izvorni_sadrzaj> TM TOURS d.o.o. za turističke usluge i usluge prijevoza, S. Radića 71, 35000 Bukovlje</izvorni_sadrzaj>
    <derivirana_varijabla naziv="DomainObject.Predmet.StrankaFormatedWithAdress_1"> TM TOURS d.o.o. za turističke usluge i usluge prijevoza, S. Radića 71, 35000 Bukovlje</derivirana_varijabla>
  </DomainObject.Predmet.StrankaFormatedWithAdress>
  <DomainObject.Predmet.StrankaFormatedWithAdressOIB>
    <izvorni_sadrzaj> TM TOURS d.o.o. za turističke usluge i usluge prijevoza, OIB 30508154645, S. Radića 71, 35000 Bukovlje</izvorni_sadrzaj>
    <derivirana_varijabla naziv="DomainObject.Predmet.StrankaFormatedWithAdressOIB_1"> TM TOURS d.o.o. za turističke usluge i usluge prijevoza, OIB 30508154645, S. Radića 71, 35000 Bukovlje</derivirana_varijabla>
  </DomainObject.Predmet.StrankaFormatedWithAdressOIB>
  <DomainObject.Predmet.StrankaWithAdress>
    <izvorni_sadrzaj>TM TOURS d.o.o. za turističke usluge i usluge prijevoza S. Radića 71,35000 Bukovlje</izvorni_sadrzaj>
    <derivirana_varijabla naziv="DomainObject.Predmet.StrankaWithAdress_1">TM TOURS d.o.o. za turističke usluge i usluge prijevoza S. Radića 71,35000 Bukovlje</derivirana_varijabla>
  </DomainObject.Predmet.StrankaWithAdress>
  <DomainObject.Predmet.StrankaWithAdressOIB>
    <izvorni_sadrzaj>TM TOURS d.o.o. za turističke usluge i usluge prijevoza, OIB 30508154645, S. Radića 71,35000 Bukovlje</izvorni_sadrzaj>
    <derivirana_varijabla naziv="DomainObject.Predmet.StrankaWithAdressOIB_1">TM TOURS d.o.o. za turističke usluge i usluge prijevoza, OIB 30508154645, S. Radića 71,35000 Bukovlje</derivirana_varijabla>
  </DomainObject.Predmet.StrankaWithAdressOIB>
  <DomainObject.Predmet.StrankaNazivFormated>
    <izvorni_sadrzaj>TM TOURS d.o.o. za turističke usluge i usluge prijevoza</izvorni_sadrzaj>
    <derivirana_varijabla naziv="DomainObject.Predmet.StrankaNazivFormated_1">TM TOURS d.o.o. za turističke usluge i usluge prijevoza</derivirana_varijabla>
  </DomainObject.Predmet.StrankaNazivFormated>
  <DomainObject.Predmet.StrankaNazivFormatedOIB>
    <izvorni_sadrzaj>TM TOURS d.o.o. za turističke usluge i usluge prijevoza, OIB 30508154645</izvorni_sadrzaj>
    <derivirana_varijabla naziv="DomainObject.Predmet.StrankaNazivFormatedOIB_1">TM TOURS d.o.o. za turističke usluge i usluge prijevoza, OIB 30508154645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Terezija Rakitić</izvorni_sadrzaj>
    <derivirana_varijabla naziv="DomainObject.Predmet.Zapisnicar_1">Terezija Rakitić</derivirana_varijabla>
  </DomainObject.Predmet.Zapisnicar>
  <DomainObject.Predmet.StrankaListFormated>
    <izvorni_sadrzaj>
      <item>TM TOURS d.o.o. za turističke usluge i usluge prijevoza</item>
    </izvorni_sadrzaj>
    <derivirana_varijabla naziv="DomainObject.Predmet.StrankaListFormated_1">
      <item>TM TOURS d.o.o. za turističke usluge i usluge prijevoza</item>
    </derivirana_varijabla>
  </DomainObject.Predmet.StrankaListFormated>
  <DomainObject.Predmet.StrankaListFormatedOIB>
    <izvorni_sadrzaj>
      <item>TM TOURS d.o.o. za turističke usluge i usluge prijevoza, OIB 30508154645</item>
    </izvorni_sadrzaj>
    <derivirana_varijabla naziv="DomainObject.Predmet.StrankaListFormatedOIB_1">
      <item>TM TOURS d.o.o. za turističke usluge i usluge prijevoza, OIB 30508154645</item>
    </derivirana_varijabla>
  </DomainObject.Predmet.StrankaListFormatedOIB>
  <DomainObject.Predmet.StrankaListFormatedWithAdress>
    <izvorni_sadrzaj>
      <item>TM TOURS d.o.o. za turističke usluge i usluge prijevoza, S. Radića 71, 35000 Bukovlje</item>
    </izvorni_sadrzaj>
    <derivirana_varijabla naziv="DomainObject.Predmet.StrankaListFormatedWithAdress_1">
      <item>TM TOURS d.o.o. za turističke usluge i usluge prijevoza, S. Radića 71, 35000 Bukovlje</item>
    </derivirana_varijabla>
  </DomainObject.Predmet.StrankaListFormatedWithAdress>
  <DomainObject.Predmet.StrankaListFormatedWithAdressOIB>
    <izvorni_sadrzaj>
      <item>TM TOURS d.o.o. za turističke usluge i usluge prijevoza, OIB 30508154645, S. Radića 71, 35000 Bukovlje</item>
    </izvorni_sadrzaj>
    <derivirana_varijabla naziv="DomainObject.Predmet.StrankaListFormatedWithAdressOIB_1">
      <item>TM TOURS d.o.o. za turističke usluge i usluge prijevoza, OIB 30508154645, S. Radića 71, 35000 Bukovlje</item>
    </derivirana_varijabla>
  </DomainObject.Predmet.StrankaListFormatedWithAdressOIB>
  <DomainObject.Predmet.StrankaListNazivFormated>
    <izvorni_sadrzaj>
      <item>TM TOURS d.o.o. za turističke usluge i usluge prijevoza</item>
    </izvorni_sadrzaj>
    <derivirana_varijabla naziv="DomainObject.Predmet.StrankaListNazivFormated_1">
      <item>TM TOURS d.o.o. za turističke usluge i usluge prijevoza</item>
    </derivirana_varijabla>
  </DomainObject.Predmet.StrankaListNazivFormated>
  <DomainObject.Predmet.StrankaListNazivFormatedOIB>
    <izvorni_sadrzaj>
      <item>TM TOURS d.o.o. za turističke usluge i usluge prijevoza, OIB 30508154645</item>
    </izvorni_sadrzaj>
    <derivirana_varijabla naziv="DomainObject.Predmet.StrankaListNazivFormatedOIB_1">
      <item>TM TOURS d.o.o. za turističke usluge i usluge prijevoza, OIB 30508154645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Ksenija Penić</item>
      <item>Ivana Ravlić</item>
    </izvorni_sadrzaj>
    <derivirana_varijabla naziv="DomainObject.Predmet.OstaliListFormated_1">
      <item>Ksenija Penić</item>
      <item>Ivana Ravlić</item>
    </derivirana_varijabla>
  </DomainObject.Predmet.OstaliListFormated>
  <DomainObject.Predmet.OstaliListFormatedOIB>
    <izvorni_sadrzaj>
      <item>Ksenija Penić, OIB 57631952360</item>
      <item>Ivana Ravlić, OIB 31529161493</item>
    </izvorni_sadrzaj>
    <derivirana_varijabla naziv="DomainObject.Predmet.OstaliListFormatedOIB_1">
      <item>Ksenija Penić, OIB 57631952360</item>
      <item>Ivana Ravlić, OIB 31529161493</item>
    </derivirana_varijabla>
  </DomainObject.Predmet.OstaliListFormatedOIB>
  <DomainObject.Predmet.OstaliListFormatedWithAdress>
    <izvorni_sadrzaj>
      <item>Ksenija Penić, Tome Skalice 3., 35000 Slavonski Brod</item>
      <item>Ivana Ravlić</item>
    </izvorni_sadrzaj>
    <derivirana_varijabla naziv="DomainObject.Predmet.OstaliListFormatedWithAdress_1">
      <item>Ksenija Penić, Tome Skalice 3., 35000 Slavonski Brod</item>
      <item>Ivana Ravlić</item>
    </derivirana_varijabla>
  </DomainObject.Predmet.OstaliListFormatedWithAdress>
  <DomainObject.Predmet.OstaliListFormatedWithAdressOIB>
    <izvorni_sadrzaj>
      <item>Ksenija Penić, OIB 57631952360, Tome Skalice 3., 35000 Slavonski Brod</item>
      <item>Ivana Ravlić, OIB 31529161493</item>
    </izvorni_sadrzaj>
    <derivirana_varijabla naziv="DomainObject.Predmet.OstaliListFormatedWithAdressOIB_1">
      <item>Ksenija Penić, OIB 57631952360, Tome Skalice 3., 35000 Slavonski Brod</item>
      <item>Ivana Ravlić, OIB 31529161493</item>
    </derivirana_varijabla>
  </DomainObject.Predmet.OstaliListFormatedWithAdressOIB>
  <DomainObject.Predmet.OstaliListNazivFormated>
    <izvorni_sadrzaj>
      <item>Ksenija Penić</item>
      <item>Ivana Ravlić</item>
    </izvorni_sadrzaj>
    <derivirana_varijabla naziv="DomainObject.Predmet.OstaliListNazivFormated_1">
      <item>Ksenija Penić</item>
      <item>Ivana Ravlić</item>
    </derivirana_varijabla>
  </DomainObject.Predmet.OstaliListNazivFormated>
  <DomainObject.Predmet.OstaliListNazivFormatedOIB>
    <izvorni_sadrzaj>
      <item>Ksenija Penić, OIB 57631952360</item>
      <item>Ivana Ravlić, OIB 31529161493</item>
    </izvorni_sadrzaj>
    <derivirana_varijabla naziv="DomainObject.Predmet.OstaliListNazivFormatedOIB_1">
      <item>Ksenija Penić, OIB 57631952360</item>
      <item>Ivana Ravlić, OIB 31529161493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travnja 2022.</izvorni_sadrzaj>
    <derivirana_varijabla naziv="DomainObject.Datum_1">6. travnja 2022.</derivirana_varijabla>
  </DomainObject.Datum>
  <DomainObject.PoslovniBrojDokumenta>
    <izvorni_sadrzaj>St-1073/2021-18</izvorni_sadrzaj>
    <derivirana_varijabla naziv="DomainObject.PoslovniBrojDokumenta_1">St-1073/2021-18</derivirana_varijabla>
  </DomainObject.PoslovniBrojDokumenta>
  <DomainObject.Predmet.StrankaIDrugi>
    <izvorni_sadrzaj>TM TOURS d.o.o. za turističke usluge i usluge prijevoza</izvorni_sadrzaj>
    <derivirana_varijabla naziv="DomainObject.Predmet.StrankaIDrugi_1">TM TOURS d.o.o. za turističke usluge i usluge prijevoza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TM TOURS d.o.o. za turističke usluge i usluge prijevoza, OIB 30508154645, S. Radića 71, 35000 Bukovlje</izvorni_sadrzaj>
    <derivirana_varijabla naziv="DomainObject.Predmet.StrankaIDrugiAdressOIB_1">TM TOURS d.o.o. za turističke usluge i usluge prijevoza, OIB 30508154645, S. Radića 71, 35000 Bukovlje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TM TOURS d.o.o. za turističke usluge i usluge prijevoza</item>
      <item>Ksenija Penić</item>
      <item>Ivana Ravlić</item>
    </izvorni_sadrzaj>
    <derivirana_varijabla naziv="DomainObject.Predmet.SudioniciListNaziv_1">
      <item>TM TOURS d.o.o. za turističke usluge i usluge prijevoza</item>
      <item>Ksenija Penić</item>
      <item>Ivana Ravlić</item>
    </derivirana_varijabla>
  </DomainObject.Predmet.SudioniciListNaziv>
  <DomainObject.Predmet.SudioniciListAdressOIB>
    <izvorni_sadrzaj>
      <item>TM TOURS d.o.o. za turističke usluge i usluge prijevoza, OIB 30508154645, S. Radića 71,35000 Bukovlje</item>
      <item>Ksenija Penić, OIB 57631952360, Tome Skalice 3.,35000 Slavonski Brod</item>
      <item>Ivana Ravlić, OIB 31529161493</item>
    </izvorni_sadrzaj>
    <derivirana_varijabla naziv="DomainObject.Predmet.SudioniciListAdressOIB_1">
      <item>TM TOURS d.o.o. za turističke usluge i usluge prijevoza, OIB 30508154645, S. Radića 71,35000 Bukovlje</item>
      <item>Ksenija Penić, OIB 57631952360, Tome Skalice 3.,35000 Slavonski Brod</item>
      <item>Ivana Ravlić, OIB 31529161493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30508154645</item>
      <item>, OIB 57631952360</item>
      <item>, OIB 31529161493</item>
    </izvorni_sadrzaj>
    <derivirana_varijabla naziv="DomainObject.Predmet.SudioniciListNazivOIB_1">
      <item>, OIB 30508154645</item>
      <item>, OIB 57631952360</item>
      <item>, OIB 31529161493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prosinca 2021.</izvorni_sadrzaj>
    <derivirana_varijabla naziv="DomainObject.Predmet.DatumPocetkaProcesa_1">2. prosinca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TDU</properties:Company>
  <properties:Pages>1</properties:Pages>
  <properties:Words>194</properties:Words>
  <properties:Characters>1021</properties:Characters>
  <properties:Lines>44</properties:Lines>
  <properties:Paragraphs>23</properties:Paragraphs>
  <properties:TotalTime>48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Broj: St-21/2000-30</vt:lpstr>
    </vt:vector>
  </properties:TitlesOfParts>
  <properties:LinksUpToDate>false</properties:LinksUpToDate>
  <properties:CharactersWithSpaces>1215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2022-04-05T08:48:00Z</dcterms:created>
  <dc:creator>Vesna Vukelić</dc:creator>
  <cp:lastModifiedBy>wsadmin</cp:lastModifiedBy>
  <cp:lastPrinted>2020-09-09T06:23:00Z</cp:lastPrinted>
  <dcterms:modified xmlns:xsi="http://www.w3.org/2001/XMLSchema-instance" xsi:type="dcterms:W3CDTF">2022-04-06T08:43:00Z</dcterms:modified>
  <cp:revision>11</cp:revision>
  <dc:title>Broj: St-21/2000-30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St-1073/2021-18 / Zapisnik - Ročište radi ispitivanja tražbina (ZAPISNIK-PREDSTEČAJNA St-1073-2021.docx)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